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7D" w:rsidRPr="004247DF" w:rsidRDefault="009D4C7D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4247DF">
        <w:rPr>
          <w:rStyle w:val="s1"/>
          <w:b/>
          <w:sz w:val="28"/>
          <w:szCs w:val="28"/>
        </w:rPr>
        <w:t>АДМИНИСТРАЦИЯ</w:t>
      </w:r>
      <w:r>
        <w:rPr>
          <w:rStyle w:val="s1"/>
          <w:b/>
          <w:sz w:val="28"/>
          <w:szCs w:val="28"/>
        </w:rPr>
        <w:t xml:space="preserve"> МАЛОТОМСКОГО </w:t>
      </w:r>
      <w:r w:rsidRPr="004247DF">
        <w:rPr>
          <w:rStyle w:val="s1"/>
          <w:b/>
          <w:sz w:val="28"/>
          <w:szCs w:val="28"/>
        </w:rPr>
        <w:t xml:space="preserve"> СЕЛЬСОВЕТА</w:t>
      </w:r>
    </w:p>
    <w:p w:rsidR="009D4C7D" w:rsidRPr="004247DF" w:rsidRDefault="009D4C7D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МАСЛЯНИНСКОГО РАЙОНА НОВОСИБИРСКОЙ ОБЛАСТИ</w:t>
      </w:r>
    </w:p>
    <w:p w:rsidR="009D4C7D" w:rsidRPr="004247DF" w:rsidRDefault="009D4C7D" w:rsidP="00D2344C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  <w:r w:rsidRPr="004247DF">
        <w:rPr>
          <w:sz w:val="28"/>
          <w:szCs w:val="28"/>
        </w:rPr>
        <w:t xml:space="preserve"> </w:t>
      </w:r>
    </w:p>
    <w:p w:rsidR="009D4C7D" w:rsidRPr="004247DF" w:rsidRDefault="009D4C7D" w:rsidP="00D2344C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9D4C7D" w:rsidRPr="004247DF" w:rsidRDefault="009D4C7D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4247DF">
        <w:rPr>
          <w:b/>
          <w:sz w:val="28"/>
          <w:szCs w:val="28"/>
        </w:rPr>
        <w:t>ПОСТАНОВЛЕНИЕ</w:t>
      </w:r>
    </w:p>
    <w:p w:rsidR="009D4C7D" w:rsidRPr="004247DF" w:rsidRDefault="009D4C7D" w:rsidP="00D2344C">
      <w:pPr>
        <w:pStyle w:val="p1"/>
        <w:jc w:val="center"/>
        <w:rPr>
          <w:sz w:val="28"/>
          <w:szCs w:val="28"/>
        </w:rPr>
      </w:pPr>
    </w:p>
    <w:p w:rsidR="009D4C7D" w:rsidRPr="004247DF" w:rsidRDefault="009D4C7D" w:rsidP="00D2344C">
      <w:pPr>
        <w:pStyle w:val="western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>от 13июня 2016 года                        д. Малая Томка</w:t>
      </w:r>
      <w:r w:rsidRPr="004247DF">
        <w:rPr>
          <w:sz w:val="28"/>
          <w:szCs w:val="28"/>
        </w:rPr>
        <w:t xml:space="preserve">                                    №</w:t>
      </w:r>
      <w:r>
        <w:rPr>
          <w:sz w:val="28"/>
          <w:szCs w:val="28"/>
        </w:rPr>
        <w:t xml:space="preserve"> 56</w:t>
      </w:r>
    </w:p>
    <w:p w:rsidR="009D4C7D" w:rsidRPr="00D72576" w:rsidRDefault="009D4C7D" w:rsidP="00D2344C">
      <w:pPr>
        <w:shd w:val="clear" w:color="auto" w:fill="FFFFFF"/>
        <w:spacing w:after="225" w:line="252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247DF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  <w:r>
        <w:rPr>
          <w:rFonts w:ascii="Times New Roman" w:hAnsi="Times New Roman"/>
          <w:b/>
          <w:sz w:val="28"/>
          <w:szCs w:val="28"/>
        </w:rPr>
        <w:t xml:space="preserve"> Малотомского </w:t>
      </w:r>
      <w:r w:rsidRPr="00A751A4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b/>
          <w:sz w:val="28"/>
          <w:szCs w:val="28"/>
        </w:rPr>
        <w:t xml:space="preserve"> Маслянинского</w:t>
      </w:r>
      <w:r w:rsidRPr="004247DF">
        <w:rPr>
          <w:rFonts w:ascii="Times New Roman" w:hAnsi="Times New Roman"/>
          <w:b/>
          <w:sz w:val="28"/>
          <w:szCs w:val="28"/>
        </w:rPr>
        <w:t xml:space="preserve"> ра</w:t>
      </w:r>
      <w:r>
        <w:rPr>
          <w:rFonts w:ascii="Times New Roman" w:hAnsi="Times New Roman"/>
          <w:b/>
          <w:sz w:val="28"/>
          <w:szCs w:val="28"/>
        </w:rPr>
        <w:t>йона Новосибирской области от 16.06.2015 г. № 60</w:t>
      </w:r>
      <w:r w:rsidRPr="004247DF">
        <w:rPr>
          <w:rFonts w:ascii="Times New Roman" w:hAnsi="Times New Roman"/>
          <w:b/>
          <w:sz w:val="28"/>
          <w:szCs w:val="28"/>
        </w:rPr>
        <w:t xml:space="preserve"> "</w:t>
      </w:r>
      <w:r>
        <w:rPr>
          <w:rFonts w:ascii="Times New Roman" w:hAnsi="Times New Roman"/>
          <w:b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Малотомского сельсовета  Маслянинского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" </w:t>
      </w:r>
    </w:p>
    <w:p w:rsidR="009D4C7D" w:rsidRPr="004247DF" w:rsidRDefault="009D4C7D" w:rsidP="00D2344C">
      <w:pPr>
        <w:pStyle w:val="p8"/>
        <w:ind w:firstLine="567"/>
        <w:jc w:val="both"/>
        <w:rPr>
          <w:sz w:val="28"/>
          <w:szCs w:val="28"/>
        </w:rPr>
      </w:pPr>
      <w:r w:rsidRPr="004247DF">
        <w:rPr>
          <w:rStyle w:val="s2"/>
          <w:sz w:val="28"/>
          <w:szCs w:val="28"/>
        </w:rPr>
        <w:t>Во исполнение ст.7 Федерального закона </w:t>
      </w:r>
      <w:hyperlink r:id="rId5" w:tgtFrame="_blank" w:history="1">
        <w:r w:rsidRPr="004247DF">
          <w:rPr>
            <w:rStyle w:val="s3"/>
            <w:sz w:val="28"/>
            <w:szCs w:val="28"/>
          </w:rPr>
          <w:t>от 06.10.2003 № 131-ФЗ</w:t>
        </w:r>
      </w:hyperlink>
      <w:r w:rsidRPr="004247DF">
        <w:rPr>
          <w:rStyle w:val="s2"/>
          <w:sz w:val="28"/>
          <w:szCs w:val="28"/>
        </w:rPr>
        <w:t xml:space="preserve"> "Об общих принципах организации местного самоуправления в Российской Федерации", </w:t>
      </w:r>
      <w:r>
        <w:rPr>
          <w:sz w:val="28"/>
          <w:szCs w:val="28"/>
        </w:rPr>
        <w:t xml:space="preserve">администрация Малотомского </w:t>
      </w:r>
      <w:r w:rsidRPr="00A751A4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Маслянинского</w:t>
      </w:r>
      <w:r w:rsidRPr="004247DF">
        <w:rPr>
          <w:sz w:val="28"/>
          <w:szCs w:val="28"/>
        </w:rPr>
        <w:t xml:space="preserve"> района Новосибирской области</w:t>
      </w:r>
    </w:p>
    <w:p w:rsidR="009D4C7D" w:rsidRPr="004247DF" w:rsidRDefault="009D4C7D" w:rsidP="00D2344C">
      <w:pPr>
        <w:pStyle w:val="p4"/>
        <w:ind w:firstLine="567"/>
        <w:jc w:val="both"/>
        <w:rPr>
          <w:sz w:val="28"/>
          <w:szCs w:val="28"/>
        </w:rPr>
      </w:pPr>
      <w:r w:rsidRPr="004247DF">
        <w:rPr>
          <w:sz w:val="28"/>
          <w:szCs w:val="28"/>
        </w:rPr>
        <w:t>постановляет:</w:t>
      </w:r>
    </w:p>
    <w:p w:rsidR="009D4C7D" w:rsidRPr="001E1F83" w:rsidRDefault="009D4C7D" w:rsidP="00D2344C">
      <w:pPr>
        <w:pStyle w:val="ListParagraph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01D75">
        <w:rPr>
          <w:rStyle w:val="s4"/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r>
        <w:rPr>
          <w:rFonts w:ascii="Times New Roman" w:hAnsi="Times New Roman"/>
          <w:sz w:val="28"/>
          <w:szCs w:val="28"/>
        </w:rPr>
        <w:t>Малотомского</w:t>
      </w:r>
      <w:r w:rsidRPr="00D72576">
        <w:rPr>
          <w:rFonts w:ascii="Times New Roman" w:hAnsi="Times New Roman"/>
          <w:sz w:val="28"/>
          <w:szCs w:val="28"/>
        </w:rPr>
        <w:t xml:space="preserve"> </w:t>
      </w:r>
      <w:r w:rsidRPr="00A751A4">
        <w:rPr>
          <w:rFonts w:ascii="Times New Roman" w:hAnsi="Times New Roman"/>
          <w:sz w:val="28"/>
          <w:szCs w:val="28"/>
        </w:rPr>
        <w:t>сельсовета</w:t>
      </w:r>
      <w:r w:rsidRPr="00D725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Маслянинского</w:t>
      </w:r>
      <w:r w:rsidRPr="00B01D75">
        <w:rPr>
          <w:rFonts w:ascii="Times New Roman" w:hAnsi="Times New Roman"/>
          <w:sz w:val="28"/>
          <w:szCs w:val="28"/>
        </w:rPr>
        <w:t xml:space="preserve"> района Нов</w:t>
      </w:r>
      <w:r>
        <w:rPr>
          <w:rFonts w:ascii="Times New Roman" w:hAnsi="Times New Roman"/>
          <w:sz w:val="28"/>
          <w:szCs w:val="28"/>
        </w:rPr>
        <w:t>осибирской области от 16.06.2015г. № 60</w:t>
      </w:r>
      <w:r w:rsidRPr="00B01D75">
        <w:rPr>
          <w:rFonts w:ascii="Times New Roman" w:hAnsi="Times New Roman"/>
          <w:sz w:val="28"/>
          <w:szCs w:val="28"/>
        </w:rPr>
        <w:t xml:space="preserve"> </w:t>
      </w:r>
      <w:r w:rsidRPr="00EB61C1">
        <w:rPr>
          <w:rFonts w:ascii="Times New Roman" w:hAnsi="Times New Roman"/>
          <w:sz w:val="28"/>
          <w:szCs w:val="28"/>
        </w:rPr>
        <w:t>"</w:t>
      </w:r>
      <w:r w:rsidRPr="00EB61C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E1F83">
        <w:rPr>
          <w:rFonts w:ascii="Times New Roman" w:hAnsi="Times New Roman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1E1F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Малотомского </w:t>
      </w:r>
      <w:r w:rsidRPr="001E1F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сельсовета 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Маслянинского</w:t>
      </w:r>
      <w:r w:rsidRPr="001E1F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1E1F83">
        <w:rPr>
          <w:rFonts w:ascii="Times New Roman" w:hAnsi="Times New Roman"/>
          <w:sz w:val="28"/>
          <w:szCs w:val="28"/>
        </w:rPr>
        <w:t>"  следующие изменения:</w:t>
      </w:r>
    </w:p>
    <w:p w:rsidR="009D4C7D" w:rsidRPr="001E1F83" w:rsidRDefault="009D4C7D" w:rsidP="00D2344C">
      <w:pPr>
        <w:pStyle w:val="ListParagraph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Pr="001E1F83">
        <w:rPr>
          <w:rFonts w:ascii="Times New Roman" w:hAnsi="Times New Roman"/>
          <w:sz w:val="28"/>
          <w:szCs w:val="28"/>
        </w:rPr>
        <w:t>оложении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1E1F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Малотомского </w:t>
      </w:r>
      <w:r w:rsidRPr="001E1F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сельсовета 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Маслянинского</w:t>
      </w:r>
      <w:r w:rsidRPr="001E1F8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1E1F83">
        <w:rPr>
          <w:rFonts w:ascii="Times New Roman" w:hAnsi="Times New Roman"/>
          <w:sz w:val="28"/>
          <w:szCs w:val="28"/>
        </w:rPr>
        <w:t>:</w:t>
      </w:r>
    </w:p>
    <w:p w:rsidR="009D4C7D" w:rsidRPr="000E0DB0" w:rsidRDefault="009D4C7D" w:rsidP="000E0DB0">
      <w:pPr>
        <w:pStyle w:val="ListParagraph"/>
        <w:numPr>
          <w:ilvl w:val="2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 б) п</w:t>
      </w:r>
      <w:r w:rsidRPr="000E0DB0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а</w:t>
      </w:r>
      <w:r w:rsidRPr="000E0DB0">
        <w:rPr>
          <w:rFonts w:ascii="Times New Roman" w:hAnsi="Times New Roman"/>
          <w:sz w:val="28"/>
          <w:szCs w:val="28"/>
        </w:rPr>
        <w:t xml:space="preserve"> 11 дополнить</w:t>
      </w:r>
      <w:r>
        <w:rPr>
          <w:rFonts w:ascii="Times New Roman" w:hAnsi="Times New Roman"/>
          <w:sz w:val="28"/>
          <w:szCs w:val="28"/>
        </w:rPr>
        <w:t xml:space="preserve"> абзацем </w:t>
      </w:r>
      <w:r w:rsidRPr="000E0DB0">
        <w:rPr>
          <w:rFonts w:ascii="Times New Roman" w:hAnsi="Times New Roman"/>
          <w:sz w:val="28"/>
          <w:szCs w:val="28"/>
        </w:rPr>
        <w:t xml:space="preserve">  следующего содержания : </w:t>
      </w:r>
      <w:r>
        <w:rPr>
          <w:rFonts w:ascii="Times New Roman" w:hAnsi="Times New Roman"/>
          <w:sz w:val="28"/>
          <w:szCs w:val="28"/>
        </w:rPr>
        <w:t xml:space="preserve">   - </w:t>
      </w:r>
      <w:r w:rsidRPr="000E0DB0">
        <w:rPr>
          <w:rFonts w:ascii="Times New Roman" w:hAnsi="Times New Roman"/>
          <w:sz w:val="28"/>
          <w:szCs w:val="28"/>
        </w:rPr>
        <w:t>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>
        <w:rPr>
          <w:rFonts w:ascii="Times New Roman" w:hAnsi="Times New Roman"/>
          <w:sz w:val="28"/>
          <w:szCs w:val="28"/>
        </w:rPr>
        <w:t>".</w:t>
      </w:r>
    </w:p>
    <w:p w:rsidR="009D4C7D" w:rsidRPr="009632A5" w:rsidRDefault="009D4C7D" w:rsidP="000E0D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1.1.2. Пункт 14 изложить в следующей редакции: "14. </w:t>
      </w:r>
      <w:r w:rsidRPr="00707CEC">
        <w:rPr>
          <w:rFonts w:ascii="Times New Roman" w:hAnsi="Times New Roman"/>
          <w:color w:val="000000"/>
          <w:sz w:val="28"/>
          <w:szCs w:val="28"/>
        </w:rPr>
        <w:t xml:space="preserve">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632A5">
        <w:rPr>
          <w:rFonts w:ascii="Times New Roman" w:hAnsi="Times New Roman" w:cs="Times New Roman"/>
          <w:sz w:val="28"/>
          <w:szCs w:val="28"/>
        </w:rPr>
        <w:t xml:space="preserve">аседания комиссии могут проводиться в отсутствие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632A5">
        <w:rPr>
          <w:rFonts w:ascii="Times New Roman" w:hAnsi="Times New Roman" w:cs="Times New Roman"/>
          <w:sz w:val="28"/>
          <w:szCs w:val="28"/>
        </w:rPr>
        <w:t xml:space="preserve"> служащего или гражданина в случае:</w:t>
      </w:r>
    </w:p>
    <w:p w:rsidR="009D4C7D" w:rsidRPr="000E0DB0" w:rsidRDefault="009D4C7D" w:rsidP="000E0DB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0E0DB0">
        <w:rPr>
          <w:rFonts w:ascii="Times New Roman" w:hAnsi="Times New Roman"/>
          <w:sz w:val="28"/>
          <w:szCs w:val="28"/>
        </w:rPr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9D4C7D" w:rsidRPr="000E0DB0" w:rsidRDefault="009D4C7D" w:rsidP="000E0DB0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0E0DB0">
        <w:rPr>
          <w:rFonts w:ascii="Times New Roman" w:hAnsi="Times New Roman"/>
          <w:sz w:val="28"/>
          <w:szCs w:val="28"/>
        </w:rPr>
        <w:t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комиссии."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D4C7D" w:rsidRPr="00541956" w:rsidRDefault="009D4C7D" w:rsidP="00EB61C1">
      <w:pPr>
        <w:pStyle w:val="ListParagraph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"Малотомский вестник" и на официальном сайте администрации  Малотомского сельсовета Маслянинского района Новосибирской области</w:t>
      </w:r>
    </w:p>
    <w:p w:rsidR="009D4C7D" w:rsidRPr="00B01D75" w:rsidRDefault="009D4C7D" w:rsidP="00EB61C1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9D4C7D" w:rsidRDefault="009D4C7D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4C7D" w:rsidRDefault="009D4C7D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4C7D" w:rsidRDefault="009D4C7D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4C7D" w:rsidRDefault="009D4C7D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4C7D" w:rsidRDefault="009D4C7D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Малотомского </w:t>
      </w:r>
      <w:r w:rsidRPr="00A751A4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D4C7D" w:rsidRPr="00B01D75" w:rsidRDefault="009D4C7D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                       Р.А.Искаков             </w:t>
      </w:r>
    </w:p>
    <w:p w:rsidR="009D4C7D" w:rsidRDefault="009D4C7D"/>
    <w:sectPr w:rsidR="009D4C7D" w:rsidSect="00A52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">
    <w:nsid w:val="62355F0F"/>
    <w:multiLevelType w:val="multilevel"/>
    <w:tmpl w:val="2196C6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44C"/>
    <w:rsid w:val="000006B5"/>
    <w:rsid w:val="000144DD"/>
    <w:rsid w:val="00070550"/>
    <w:rsid w:val="00091EED"/>
    <w:rsid w:val="00092A5E"/>
    <w:rsid w:val="000B4FB6"/>
    <w:rsid w:val="000E0DB0"/>
    <w:rsid w:val="001E1F83"/>
    <w:rsid w:val="002C2FDD"/>
    <w:rsid w:val="003472BC"/>
    <w:rsid w:val="004247DF"/>
    <w:rsid w:val="004E5BF3"/>
    <w:rsid w:val="00541956"/>
    <w:rsid w:val="005E07CD"/>
    <w:rsid w:val="006F50AC"/>
    <w:rsid w:val="00707CEC"/>
    <w:rsid w:val="008A66A0"/>
    <w:rsid w:val="009632A5"/>
    <w:rsid w:val="009D4C7D"/>
    <w:rsid w:val="00A5202F"/>
    <w:rsid w:val="00A751A4"/>
    <w:rsid w:val="00AF4860"/>
    <w:rsid w:val="00B01D75"/>
    <w:rsid w:val="00BC5894"/>
    <w:rsid w:val="00D2344C"/>
    <w:rsid w:val="00D72576"/>
    <w:rsid w:val="00E25E35"/>
    <w:rsid w:val="00EB6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44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DefaultParagraphFont"/>
    <w:uiPriority w:val="99"/>
    <w:rsid w:val="00D2344C"/>
    <w:rPr>
      <w:rFonts w:cs="Times New Roman"/>
    </w:rPr>
  </w:style>
  <w:style w:type="character" w:customStyle="1" w:styleId="s2">
    <w:name w:val="s2"/>
    <w:basedOn w:val="DefaultParagraphFont"/>
    <w:uiPriority w:val="99"/>
    <w:rsid w:val="00D2344C"/>
    <w:rPr>
      <w:rFonts w:cs="Times New Roman"/>
    </w:rPr>
  </w:style>
  <w:style w:type="paragraph" w:customStyle="1" w:styleId="western">
    <w:name w:val="western"/>
    <w:basedOn w:val="Normal"/>
    <w:uiPriority w:val="99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Normal"/>
    <w:uiPriority w:val="99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DefaultParagraphFont"/>
    <w:uiPriority w:val="99"/>
    <w:rsid w:val="00D2344C"/>
    <w:rPr>
      <w:rFonts w:cs="Times New Roman"/>
    </w:rPr>
  </w:style>
  <w:style w:type="paragraph" w:customStyle="1" w:styleId="p4">
    <w:name w:val="p4"/>
    <w:basedOn w:val="Normal"/>
    <w:uiPriority w:val="99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DefaultParagraphFont"/>
    <w:uiPriority w:val="99"/>
    <w:rsid w:val="00D234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D2344C"/>
    <w:pPr>
      <w:ind w:left="720"/>
      <w:contextualSpacing/>
    </w:pPr>
  </w:style>
  <w:style w:type="character" w:customStyle="1" w:styleId="blk">
    <w:name w:val="blk"/>
    <w:basedOn w:val="DefaultParagraphFont"/>
    <w:uiPriority w:val="99"/>
    <w:rsid w:val="000006B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0006B5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0006B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0E0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8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08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8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08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eb5d9093ad08fe71762ce7e48ccda745&amp;url=http%3A%2F%2Fzakon.scli.ru%2Fru%2Flegal_texts%2Fact_municipal_education%2Fextended%2Findex.php%3Fdo4%3Ddocument%26id4%3D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463</Words>
  <Characters>2644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dcterms:created xsi:type="dcterms:W3CDTF">2016-02-08T00:07:00Z</dcterms:created>
  <dcterms:modified xsi:type="dcterms:W3CDTF">2016-06-15T03:31:00Z</dcterms:modified>
</cp:coreProperties>
</file>